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2A8B" w:rsidRDefault="00AC2A8B">
      <w:pPr>
        <w:rPr>
          <w:sz w:val="2"/>
          <w:szCs w:val="2"/>
        </w:rPr>
      </w:pPr>
      <w:r w:rsidRPr="00A34E1E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3pt;height:727.5pt">
            <v:imagedata r:id="rId4" o:title=""/>
          </v:shape>
        </w:pict>
      </w:r>
      <w:r>
        <w:br w:type="page"/>
      </w:r>
    </w:p>
    <w:p w:rsidR="00AC2A8B" w:rsidRPr="00A34E1E" w:rsidRDefault="00AC2A8B">
      <w:pPr>
        <w:rPr>
          <w:sz w:val="2"/>
          <w:szCs w:val="2"/>
          <w:lang w:val="ru-RU"/>
        </w:rPr>
      </w:pPr>
      <w:bookmarkStart w:id="0" w:name="_GoBack"/>
      <w:r w:rsidRPr="00DD4E9B">
        <w:rPr>
          <w:noProof/>
          <w:lang w:val="ru-RU" w:eastAsia="ru-RU"/>
        </w:rPr>
        <w:pict>
          <v:shape id="Рисунок 2" o:spid="_x0000_i1026" type="#_x0000_t75" style="width:522.75pt;height:714pt;visibility:visible">
            <v:imagedata r:id="rId5" o:title="" cropright="1237f"/>
          </v:shape>
        </w:pict>
      </w:r>
      <w:bookmarkEnd w:id="0"/>
      <w:r w:rsidRPr="00A34E1E">
        <w:rPr>
          <w:lang w:val="ru-RU"/>
        </w:rPr>
        <w:br w:type="page"/>
      </w:r>
    </w:p>
    <w:p w:rsidR="00AC2A8B" w:rsidRDefault="00AC2A8B">
      <w:pPr>
        <w:rPr>
          <w:sz w:val="2"/>
          <w:szCs w:val="2"/>
        </w:rPr>
      </w:pPr>
      <w:r w:rsidRPr="00A34E1E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AC2A8B" w:rsidRPr="00684BA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6"/>
                <w:szCs w:val="16"/>
              </w:rPr>
            </w:pPr>
            <w:r w:rsidRPr="00684BA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AC2A8B" w:rsidRPr="00684BAF" w:rsidRDefault="00AC2A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684BA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C2A8B" w:rsidRPr="00A34E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C2A8B" w:rsidRPr="00A34E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у обучающихся профессиональной компетентности, заинтересованности в изучении экологических дисциплин.</w:t>
            </w:r>
          </w:p>
        </w:tc>
      </w:tr>
      <w:tr w:rsidR="00AC2A8B" w:rsidRPr="00684B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знаний о современных методах анализа и оценки биологического разнообразия;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навыков анализа и оценки биоразнообразия;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отечественного и международного опыта анализа и оценки биоразнообразия.</w:t>
            </w:r>
          </w:p>
        </w:tc>
      </w:tr>
      <w:tr w:rsidR="00AC2A8B" w:rsidRPr="00A34E1E">
        <w:trPr>
          <w:trHeight w:hRule="exact" w:val="277"/>
        </w:trPr>
        <w:tc>
          <w:tcPr>
            <w:tcW w:w="766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</w:tr>
      <w:tr w:rsidR="00AC2A8B" w:rsidRPr="00A34E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C2A8B" w:rsidRPr="00684BA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AC2A8B" w:rsidRPr="00A34E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C2A8B" w:rsidRPr="00A34E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научных исследований в экологии и природопользовании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(научно-исследовательская, проектно-производственная)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ГИС-технологии и статистические методы в экологии и иприродопользовании</w:t>
            </w:r>
          </w:p>
        </w:tc>
      </w:tr>
      <w:tr w:rsidR="00AC2A8B" w:rsidRPr="00684BA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сохранения биоразнообразия</w:t>
            </w:r>
          </w:p>
        </w:tc>
      </w:tr>
      <w:tr w:rsidR="00AC2A8B" w:rsidRPr="00A34E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C2A8B" w:rsidRPr="00A34E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природопользования</w:t>
            </w:r>
          </w:p>
        </w:tc>
      </w:tr>
      <w:tr w:rsidR="00AC2A8B" w:rsidRPr="00A34E1E">
        <w:trPr>
          <w:trHeight w:hRule="exact" w:val="277"/>
        </w:trPr>
        <w:tc>
          <w:tcPr>
            <w:tcW w:w="766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</w:tr>
      <w:tr w:rsidR="00AC2A8B" w:rsidRPr="00A34E1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C2A8B" w:rsidRPr="00A34E1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ОПК-2:      способностью применять современные компьютерные технологии при сборе, хранении, обработке, анализе и передаче географической информации и для решения научно-исследовательских и производственно- технологических задач профессиональной деятельности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AC2A8B" w:rsidRPr="00A34E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 на высоком уровне основные методы анализа и оценки биоразнообразия;</w:t>
            </w:r>
          </w:p>
        </w:tc>
      </w:tr>
      <w:tr w:rsidR="00AC2A8B" w:rsidRPr="00A34E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на базовом уровне основные методы анализа и оценки биоразнообразия;</w:t>
            </w:r>
          </w:p>
        </w:tc>
      </w:tr>
      <w:tr w:rsidR="00AC2A8B" w:rsidRPr="00A34E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на минимально-необходимом уровне основных методов анализа и оценки биоразнообразия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AC2A8B" w:rsidRPr="00A34E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высоком уровне основные современные методы оценки и анализа биоразнообразия.</w:t>
            </w:r>
          </w:p>
        </w:tc>
      </w:tr>
      <w:tr w:rsidR="00AC2A8B" w:rsidRPr="00A34E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базовом уровне основные современные методы оценки и анализа биоразнообразия;</w:t>
            </w:r>
          </w:p>
        </w:tc>
      </w:tr>
      <w:tr w:rsidR="00AC2A8B" w:rsidRPr="00A34E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минимально необходимом уровне основные методы оценки и анализа биоразнообразия;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AC2A8B" w:rsidRPr="00A34E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и анализа биоразнообразия на высоком уровне;</w:t>
            </w:r>
          </w:p>
        </w:tc>
      </w:tr>
      <w:tr w:rsidR="00AC2A8B" w:rsidRPr="00A34E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и анализа биоразнообразия на базовом уровне;</w:t>
            </w:r>
          </w:p>
        </w:tc>
      </w:tr>
      <w:tr w:rsidR="00AC2A8B" w:rsidRPr="00A34E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и анализа биоразнообразия на минимально необходимом уровне;</w:t>
            </w:r>
          </w:p>
        </w:tc>
      </w:tr>
      <w:tr w:rsidR="00AC2A8B" w:rsidRPr="00A34E1E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ПК-4: способностью использовать современные методы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AC2A8B" w:rsidRPr="00A34E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обработки и интерпретации экологической информации при проведении оценки и анализа биоразнообразия на высоком уровне;</w:t>
            </w:r>
          </w:p>
        </w:tc>
      </w:tr>
      <w:tr w:rsidR="00AC2A8B" w:rsidRPr="00A34E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обработки и интерпретации экологической информации при проведении оценки и анализа биоразнообразия в основном;</w:t>
            </w:r>
          </w:p>
        </w:tc>
      </w:tr>
      <w:tr w:rsidR="00AC2A8B" w:rsidRPr="00A34E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обработки и интерпретации экологической информации при проведении оценки и анализа биоразнообразия частично;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AC2A8B" w:rsidRPr="00A34E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методы обработки и интерпретации экологической информации при проведении оценки и анализа биоразнообразия на высоком уровне;</w:t>
            </w:r>
          </w:p>
        </w:tc>
      </w:tr>
      <w:tr w:rsidR="00AC2A8B" w:rsidRPr="00A34E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методы обработки и интерпретации экологической информации при проведении оценки и анализа биоразнообразия в основном;</w:t>
            </w:r>
          </w:p>
        </w:tc>
      </w:tr>
      <w:tr w:rsidR="00AC2A8B" w:rsidRPr="00A34E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методы обработки и интерпретации экологической информации при проведении оценки и анализа биоразнообразия частично;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AC2A8B" w:rsidRDefault="00AC2A8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5"/>
        <w:gridCol w:w="207"/>
        <w:gridCol w:w="261"/>
        <w:gridCol w:w="2952"/>
        <w:gridCol w:w="959"/>
        <w:gridCol w:w="693"/>
        <w:gridCol w:w="1111"/>
        <w:gridCol w:w="1263"/>
        <w:gridCol w:w="678"/>
        <w:gridCol w:w="403"/>
        <w:gridCol w:w="968"/>
      </w:tblGrid>
      <w:tr w:rsidR="00AC2A8B" w:rsidRPr="00684BA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6"/>
                <w:szCs w:val="16"/>
              </w:rPr>
            </w:pPr>
            <w:r w:rsidRPr="00684BA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AC2A8B" w:rsidRPr="00684BAF" w:rsidRDefault="00AC2A8B"/>
        </w:tc>
        <w:tc>
          <w:tcPr>
            <w:tcW w:w="710" w:type="dxa"/>
          </w:tcPr>
          <w:p w:rsidR="00AC2A8B" w:rsidRPr="00684BAF" w:rsidRDefault="00AC2A8B"/>
        </w:tc>
        <w:tc>
          <w:tcPr>
            <w:tcW w:w="1135" w:type="dxa"/>
          </w:tcPr>
          <w:p w:rsidR="00AC2A8B" w:rsidRPr="00684BAF" w:rsidRDefault="00AC2A8B"/>
        </w:tc>
        <w:tc>
          <w:tcPr>
            <w:tcW w:w="1277" w:type="dxa"/>
          </w:tcPr>
          <w:p w:rsidR="00AC2A8B" w:rsidRPr="00684BAF" w:rsidRDefault="00AC2A8B"/>
        </w:tc>
        <w:tc>
          <w:tcPr>
            <w:tcW w:w="710" w:type="dxa"/>
          </w:tcPr>
          <w:p w:rsidR="00AC2A8B" w:rsidRPr="00684BAF" w:rsidRDefault="00AC2A8B"/>
        </w:tc>
        <w:tc>
          <w:tcPr>
            <w:tcW w:w="426" w:type="dxa"/>
          </w:tcPr>
          <w:p w:rsidR="00AC2A8B" w:rsidRPr="00684BAF" w:rsidRDefault="00AC2A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684BA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C2A8B" w:rsidRPr="00A34E1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современных методов обработки и интерпретации экологической информации при проведении оценки и анализа биоразнообразия на высоком уровне;</w:t>
            </w:r>
          </w:p>
        </w:tc>
      </w:tr>
      <w:tr w:rsidR="00AC2A8B" w:rsidRPr="00A34E1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современных методов обработки и интерпретации экологической информации при проведении оценки и анализа биоразнообразия в основном;</w:t>
            </w:r>
          </w:p>
        </w:tc>
      </w:tr>
      <w:tr w:rsidR="00AC2A8B" w:rsidRPr="00A34E1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современных методов обработки и интерпретации экологической информации при проведении оценки и анализа биоразнообразия частично;</w:t>
            </w:r>
          </w:p>
        </w:tc>
      </w:tr>
      <w:tr w:rsidR="00AC2A8B" w:rsidRPr="00A34E1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C2A8B" w:rsidRPr="00684B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анализа и оценки биоразнообразия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работы по изучению биоразнообразия;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подходы к изучению альфа-, бета- и гамма-разнообразия особенности методов их оценки.</w:t>
            </w:r>
          </w:p>
        </w:tc>
      </w:tr>
      <w:tr w:rsidR="00AC2A8B" w:rsidRPr="00684B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AC2A8B" w:rsidRPr="00A34E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методы расчета альфа-разнообразия (видового богатства, видовой насыщенности) и бета- разнообразия;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методы оценки потенциального видового богатства;</w:t>
            </w:r>
          </w:p>
        </w:tc>
      </w:tr>
      <w:tr w:rsidR="00AC2A8B" w:rsidRPr="00A34E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обосновать выбор комплекса методов анализа и оценки биоразнообразия для разных уровней географических исследований.</w:t>
            </w:r>
          </w:p>
        </w:tc>
      </w:tr>
      <w:tr w:rsidR="00AC2A8B" w:rsidRPr="00684B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AC2A8B" w:rsidRPr="00A34E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и анализа биоразнообразия с использованием различных традиционных и современных методов</w:t>
            </w:r>
          </w:p>
        </w:tc>
      </w:tr>
      <w:tr w:rsidR="00AC2A8B" w:rsidRPr="00A34E1E">
        <w:trPr>
          <w:trHeight w:hRule="exact" w:val="277"/>
        </w:trPr>
        <w:tc>
          <w:tcPr>
            <w:tcW w:w="766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</w:tr>
      <w:tr w:rsidR="00AC2A8B" w:rsidRPr="00A34E1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C2A8B" w:rsidRPr="00684BA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AC2A8B" w:rsidRPr="00A34E1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Биологическое разнообразие: концепции и понятия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</w:tr>
      <w:tr w:rsidR="00AC2A8B" w:rsidRPr="00684BAF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Конвенция о биологическом разнообразии: генетическое разнообразие, разнообразие видов, ландшафтное разнообразие.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изучения компонентов биологического разнообразия на разных уровнях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684B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конвенций о биологическом разнообразии и ее положениями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684BA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методов оценки видового разнообразия и разнообразия экосистем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Л2.3Л3.2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684BA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ГИС-технологии для оценки разнообразия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 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684B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сбора данных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684BA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Критический анализ существующих методов изучения разнообразия, выявление источников ошибок и ограничений для разных методов и подходов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Л2.4Л3.1 Л3.2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A34E1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Количественные методы оценки видового разнообразия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rPr>
                <w:lang w:val="ru-RU"/>
              </w:rPr>
            </w:pPr>
          </w:p>
        </w:tc>
      </w:tr>
      <w:tr w:rsidR="00AC2A8B" w:rsidRPr="00684BA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Количественные методы, принципы сбора и подготовки данных для анализа видового разнообразия в различных типах экосистем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</w:tbl>
    <w:p w:rsidR="00AC2A8B" w:rsidRDefault="00AC2A8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76"/>
        <w:gridCol w:w="254"/>
        <w:gridCol w:w="1588"/>
        <w:gridCol w:w="1785"/>
        <w:gridCol w:w="867"/>
        <w:gridCol w:w="646"/>
        <w:gridCol w:w="1047"/>
        <w:gridCol w:w="699"/>
        <w:gridCol w:w="578"/>
        <w:gridCol w:w="704"/>
        <w:gridCol w:w="412"/>
        <w:gridCol w:w="984"/>
      </w:tblGrid>
      <w:tr w:rsidR="00AC2A8B" w:rsidRPr="00684BA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6"/>
                <w:szCs w:val="16"/>
              </w:rPr>
            </w:pPr>
            <w:r w:rsidRPr="00684BA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AC2A8B" w:rsidRPr="00684BAF" w:rsidRDefault="00AC2A8B"/>
        </w:tc>
        <w:tc>
          <w:tcPr>
            <w:tcW w:w="710" w:type="dxa"/>
          </w:tcPr>
          <w:p w:rsidR="00AC2A8B" w:rsidRPr="00684BAF" w:rsidRDefault="00AC2A8B"/>
        </w:tc>
        <w:tc>
          <w:tcPr>
            <w:tcW w:w="1135" w:type="dxa"/>
          </w:tcPr>
          <w:p w:rsidR="00AC2A8B" w:rsidRPr="00684BAF" w:rsidRDefault="00AC2A8B"/>
        </w:tc>
        <w:tc>
          <w:tcPr>
            <w:tcW w:w="710" w:type="dxa"/>
          </w:tcPr>
          <w:p w:rsidR="00AC2A8B" w:rsidRPr="00684BAF" w:rsidRDefault="00AC2A8B"/>
        </w:tc>
        <w:tc>
          <w:tcPr>
            <w:tcW w:w="568" w:type="dxa"/>
          </w:tcPr>
          <w:p w:rsidR="00AC2A8B" w:rsidRPr="00684BAF" w:rsidRDefault="00AC2A8B"/>
        </w:tc>
        <w:tc>
          <w:tcPr>
            <w:tcW w:w="710" w:type="dxa"/>
          </w:tcPr>
          <w:p w:rsidR="00AC2A8B" w:rsidRPr="00684BAF" w:rsidRDefault="00AC2A8B"/>
        </w:tc>
        <w:tc>
          <w:tcPr>
            <w:tcW w:w="426" w:type="dxa"/>
          </w:tcPr>
          <w:p w:rsidR="00AC2A8B" w:rsidRPr="00684BAF" w:rsidRDefault="00AC2A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684BA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C2A8B" w:rsidRPr="00684BA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программным обеспечением для расчетов показателей видового разнообразия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684B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данных для анализа.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684B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методов анализа в зависимости от типа данных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684B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Количественный анализ данных для оценки видового разнообразия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684BA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Описание результатов анализа. Сравнение разных методов оценки разнообразия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684BA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  <w:tr w:rsidR="00AC2A8B" w:rsidRPr="00684BAF">
        <w:trPr>
          <w:trHeight w:hRule="exact" w:val="277"/>
        </w:trPr>
        <w:tc>
          <w:tcPr>
            <w:tcW w:w="710" w:type="dxa"/>
          </w:tcPr>
          <w:p w:rsidR="00AC2A8B" w:rsidRPr="00684BAF" w:rsidRDefault="00AC2A8B"/>
        </w:tc>
        <w:tc>
          <w:tcPr>
            <w:tcW w:w="285" w:type="dxa"/>
          </w:tcPr>
          <w:p w:rsidR="00AC2A8B" w:rsidRPr="00684BAF" w:rsidRDefault="00AC2A8B"/>
        </w:tc>
        <w:tc>
          <w:tcPr>
            <w:tcW w:w="1702" w:type="dxa"/>
          </w:tcPr>
          <w:p w:rsidR="00AC2A8B" w:rsidRPr="00684BAF" w:rsidRDefault="00AC2A8B"/>
        </w:tc>
        <w:tc>
          <w:tcPr>
            <w:tcW w:w="1986" w:type="dxa"/>
          </w:tcPr>
          <w:p w:rsidR="00AC2A8B" w:rsidRPr="00684BAF" w:rsidRDefault="00AC2A8B"/>
        </w:tc>
        <w:tc>
          <w:tcPr>
            <w:tcW w:w="851" w:type="dxa"/>
          </w:tcPr>
          <w:p w:rsidR="00AC2A8B" w:rsidRPr="00684BAF" w:rsidRDefault="00AC2A8B"/>
        </w:tc>
        <w:tc>
          <w:tcPr>
            <w:tcW w:w="710" w:type="dxa"/>
          </w:tcPr>
          <w:p w:rsidR="00AC2A8B" w:rsidRPr="00684BAF" w:rsidRDefault="00AC2A8B"/>
        </w:tc>
        <w:tc>
          <w:tcPr>
            <w:tcW w:w="1135" w:type="dxa"/>
          </w:tcPr>
          <w:p w:rsidR="00AC2A8B" w:rsidRPr="00684BAF" w:rsidRDefault="00AC2A8B"/>
        </w:tc>
        <w:tc>
          <w:tcPr>
            <w:tcW w:w="710" w:type="dxa"/>
          </w:tcPr>
          <w:p w:rsidR="00AC2A8B" w:rsidRPr="00684BAF" w:rsidRDefault="00AC2A8B"/>
        </w:tc>
        <w:tc>
          <w:tcPr>
            <w:tcW w:w="568" w:type="dxa"/>
          </w:tcPr>
          <w:p w:rsidR="00AC2A8B" w:rsidRPr="00684BAF" w:rsidRDefault="00AC2A8B"/>
        </w:tc>
        <w:tc>
          <w:tcPr>
            <w:tcW w:w="710" w:type="dxa"/>
          </w:tcPr>
          <w:p w:rsidR="00AC2A8B" w:rsidRPr="00684BAF" w:rsidRDefault="00AC2A8B"/>
        </w:tc>
        <w:tc>
          <w:tcPr>
            <w:tcW w:w="426" w:type="dxa"/>
          </w:tcPr>
          <w:p w:rsidR="00AC2A8B" w:rsidRPr="00684BAF" w:rsidRDefault="00AC2A8B"/>
        </w:tc>
        <w:tc>
          <w:tcPr>
            <w:tcW w:w="993" w:type="dxa"/>
          </w:tcPr>
          <w:p w:rsidR="00AC2A8B" w:rsidRPr="00684BAF" w:rsidRDefault="00AC2A8B"/>
        </w:tc>
      </w:tr>
      <w:tr w:rsidR="00AC2A8B" w:rsidRPr="00684BA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C2A8B" w:rsidRPr="00A34E1E">
        <w:trPr>
          <w:trHeight w:hRule="exact" w:val="465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Характеристика компонентов видового разнообразия: внутривидовое, разнообразие видов, разнообразие экосистем.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изучения компонентов биологического разнообразия на разных уровнях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Способы количественной характеристики видового разнообразия сообщества или экосистемы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Назначение индексов видового разнообразия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Альфа-разнообразие - методы анализа и оценки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Бета-разнообразие - методы анализа и оценки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Гамма-разнообразие – методы анализа и оценки.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ГИС-технологии в анализе и оценке биоразнообразия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Относительные и абсолютные методы учетов животных и растений (с примерами использования).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Источники ошибок при изучении видового разнообразия.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Общая характеристика методов оценки видового разнообразия и разнообразия экосистем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Планирование и организация сбора данных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Анализ существующих методов изучения разнообразия, выявление источников ошибок и ограничений для разных методов и подходов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Количественные методы, принципы сбора и подготовки данных для анализа видового разнообразия в различных типах экосистем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Программное обеспечение для расчетов показателей видового разнообразия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Выбор методов анализа в зависимости от типа данных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Количественный анализ данных для оценки видового разнообразия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C2A8B" w:rsidRPr="00A34E1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C2A8B" w:rsidRPr="00A34E1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 творческие задания, отчеты о выполнении практических работ</w:t>
            </w:r>
          </w:p>
        </w:tc>
      </w:tr>
      <w:tr w:rsidR="00AC2A8B" w:rsidRPr="00A34E1E">
        <w:trPr>
          <w:trHeight w:hRule="exact" w:val="277"/>
        </w:trPr>
        <w:tc>
          <w:tcPr>
            <w:tcW w:w="710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C2A8B" w:rsidRPr="00A34E1E" w:rsidRDefault="00AC2A8B">
            <w:pPr>
              <w:rPr>
                <w:lang w:val="ru-RU"/>
              </w:rPr>
            </w:pPr>
          </w:p>
        </w:tc>
      </w:tr>
      <w:tr w:rsidR="00AC2A8B" w:rsidRPr="00A34E1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C2A8B" w:rsidRPr="00684B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C2A8B" w:rsidRPr="00684BA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Бакка С.В., Киселева Н.Ю.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и методы сохранения биологического разнообразия: Метод.пособие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2011</w:t>
            </w:r>
          </w:p>
        </w:tc>
      </w:tr>
      <w:tr w:rsidR="00AC2A8B" w:rsidRPr="00A34E1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Лысенко И. О., Кабельчук Б. В., Емельянов А. В., Гусев А.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Биоразнообразие: курс лекций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Агрус, 2013,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=277475</w:t>
            </w:r>
          </w:p>
        </w:tc>
      </w:tr>
      <w:tr w:rsidR="00AC2A8B" w:rsidRPr="00A34E1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Простаков Н. И., Голуб В. Б.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Биоэкология: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Издательский дом ВГУ, 2014,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=441605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</w:tbl>
    <w:p w:rsidR="00AC2A8B" w:rsidRDefault="00AC2A8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4"/>
        <w:gridCol w:w="1868"/>
        <w:gridCol w:w="1822"/>
        <w:gridCol w:w="3131"/>
        <w:gridCol w:w="1671"/>
        <w:gridCol w:w="994"/>
      </w:tblGrid>
      <w:tr w:rsidR="00AC2A8B" w:rsidRPr="00684BA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6"/>
                <w:szCs w:val="16"/>
              </w:rPr>
            </w:pPr>
            <w:r w:rsidRPr="00684BA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AC2A8B" w:rsidRPr="00684BAF" w:rsidRDefault="00AC2A8B"/>
        </w:tc>
        <w:tc>
          <w:tcPr>
            <w:tcW w:w="1702" w:type="dxa"/>
          </w:tcPr>
          <w:p w:rsidR="00AC2A8B" w:rsidRPr="00684BAF" w:rsidRDefault="00AC2A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684BA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C2A8B" w:rsidRPr="00684B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C2A8B" w:rsidRPr="00A34E1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Савченко В.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Геогеномика. Организация геносферы: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Минск: Белорусская наука, 2009,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=86661</w:t>
            </w:r>
          </w:p>
        </w:tc>
      </w:tr>
      <w:tr w:rsidR="00AC2A8B" w:rsidRPr="00A34E1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Лузянин С. Л., Блинова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Биологическое разнообразие: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2013,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=278903</w:t>
            </w:r>
          </w:p>
        </w:tc>
      </w:tr>
      <w:tr w:rsidR="00AC2A8B" w:rsidRPr="00A34E1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Колчанов Н. А., Шумный В. К., Шокин Ю.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Биоразнообразие и динамика экосистем: информационные технологии и моделирование: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Сибирское отделение Российской академии наук, 2006,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=97872</w:t>
            </w:r>
          </w:p>
        </w:tc>
      </w:tr>
      <w:tr w:rsidR="00AC2A8B" w:rsidRPr="00A34E1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Пушкин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 биоразнообразия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2015,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=272968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C2A8B" w:rsidRPr="00684B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C2A8B" w:rsidRPr="00A34E1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Шимова О. С., Байчоров В. М., Лопачук О. Н., Старостина И. А., Шимова О.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эффективность мероприятий по сохранению биологического разнообразия: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Минск: Белорусская наука, 2010,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=142354</w:t>
            </w:r>
          </w:p>
        </w:tc>
      </w:tr>
      <w:tr w:rsidR="00AC2A8B" w:rsidRPr="00A34E1E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текущего контроля/промежуточной аттестации по модулю биологического разнообразия живых объектов: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Южного федерального университета, 2015,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=445253</w:t>
            </w:r>
          </w:p>
        </w:tc>
      </w:tr>
      <w:tr w:rsidR="00AC2A8B" w:rsidRPr="00A34E1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Статистические методы исследования социально- экономических и экологических систем региона: материалы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Международной научно-практической конференции 26–27 октября 2017 г.: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2017,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=499419</w:t>
            </w:r>
          </w:p>
        </w:tc>
      </w:tr>
      <w:tr w:rsidR="00AC2A8B" w:rsidRPr="00A34E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C2A8B" w:rsidRPr="00A34E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В.К. Шитиков, Г.С. Розенберг. ОЦЕНКА БИОРАЗНООБРАЗИЯ: ПОПЫТКА ФОРМАЛЬНОГО ОБОБЩЕНИЯ</w:t>
            </w:r>
          </w:p>
        </w:tc>
      </w:tr>
      <w:tr w:rsidR="00AC2A8B" w:rsidRPr="00684B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и мониторинг биоразнообразия</w:t>
            </w:r>
          </w:p>
        </w:tc>
      </w:tr>
      <w:tr w:rsidR="00AC2A8B" w:rsidRPr="00684B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Конвенция "О биологическом разнообразии"</w:t>
            </w:r>
          </w:p>
        </w:tc>
      </w:tr>
      <w:tr w:rsidR="00AC2A8B" w:rsidRPr="00A34E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Мэгарран Э. Экологическое разнообразие и его измерение</w:t>
            </w:r>
          </w:p>
        </w:tc>
      </w:tr>
      <w:tr w:rsidR="00AC2A8B" w:rsidRPr="00684B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Гиляров А.М. Экология биосферы.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Изд. МГУ, 2016. 159 с. (Глава 9)</w:t>
            </w:r>
          </w:p>
        </w:tc>
      </w:tr>
      <w:tr w:rsidR="00AC2A8B" w:rsidRPr="00A34E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Серия учебных пособий "Сохранение биоразнообразия"</w:t>
            </w:r>
          </w:p>
        </w:tc>
      </w:tr>
      <w:tr w:rsidR="00AC2A8B" w:rsidRPr="00684B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GBIF | Global Biodiversity Information Facility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C2A8B" w:rsidRPr="00684BA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AC2A8B" w:rsidRPr="00684B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elementy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Элементы.ру (Элементы большой науки)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Каталог Интернет и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-ресурсов</w:t>
            </w:r>
          </w:p>
        </w:tc>
      </w:tr>
      <w:tr w:rsidR="00AC2A8B" w:rsidRPr="00684BA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https://www.itis.gov/           Integrated Taxonomic Information System</w:t>
            </w:r>
          </w:p>
        </w:tc>
      </w:tr>
      <w:tr w:rsidR="00AC2A8B" w:rsidRPr="00684BAF">
        <w:trPr>
          <w:trHeight w:hRule="exact" w:val="277"/>
        </w:trPr>
        <w:tc>
          <w:tcPr>
            <w:tcW w:w="710" w:type="dxa"/>
          </w:tcPr>
          <w:p w:rsidR="00AC2A8B" w:rsidRPr="00684BAF" w:rsidRDefault="00AC2A8B"/>
        </w:tc>
        <w:tc>
          <w:tcPr>
            <w:tcW w:w="1986" w:type="dxa"/>
          </w:tcPr>
          <w:p w:rsidR="00AC2A8B" w:rsidRPr="00684BAF" w:rsidRDefault="00AC2A8B"/>
        </w:tc>
        <w:tc>
          <w:tcPr>
            <w:tcW w:w="1986" w:type="dxa"/>
          </w:tcPr>
          <w:p w:rsidR="00AC2A8B" w:rsidRPr="00684BAF" w:rsidRDefault="00AC2A8B"/>
        </w:tc>
        <w:tc>
          <w:tcPr>
            <w:tcW w:w="3403" w:type="dxa"/>
          </w:tcPr>
          <w:p w:rsidR="00AC2A8B" w:rsidRPr="00684BAF" w:rsidRDefault="00AC2A8B"/>
        </w:tc>
        <w:tc>
          <w:tcPr>
            <w:tcW w:w="1702" w:type="dxa"/>
          </w:tcPr>
          <w:p w:rsidR="00AC2A8B" w:rsidRPr="00684BAF" w:rsidRDefault="00AC2A8B"/>
        </w:tc>
        <w:tc>
          <w:tcPr>
            <w:tcW w:w="993" w:type="dxa"/>
          </w:tcPr>
          <w:p w:rsidR="00AC2A8B" w:rsidRPr="00684BAF" w:rsidRDefault="00AC2A8B"/>
        </w:tc>
      </w:tr>
      <w:tr w:rsidR="00AC2A8B" w:rsidRPr="00A34E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C2A8B" w:rsidRPr="00684B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AC2A8B" w:rsidRPr="00A34E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AC2A8B" w:rsidRPr="00684B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/>
        </w:tc>
      </w:tr>
    </w:tbl>
    <w:p w:rsidR="00AC2A8B" w:rsidRDefault="00AC2A8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7"/>
        <w:gridCol w:w="3708"/>
        <w:gridCol w:w="4816"/>
        <w:gridCol w:w="969"/>
      </w:tblGrid>
      <w:tr w:rsidR="00AC2A8B" w:rsidRPr="00684BA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6"/>
                <w:szCs w:val="16"/>
              </w:rPr>
            </w:pPr>
            <w:r w:rsidRPr="00684BA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AC2A8B" w:rsidRPr="00684BAF" w:rsidRDefault="00AC2A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684BA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C2A8B" w:rsidRPr="00A34E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AC2A8B" w:rsidRPr="00A34E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C2A8B" w:rsidRPr="00684B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684BAF" w:rsidRDefault="00AC2A8B">
            <w:pPr>
              <w:spacing w:after="0" w:line="240" w:lineRule="auto"/>
              <w:rPr>
                <w:sz w:val="19"/>
                <w:szCs w:val="19"/>
              </w:rPr>
            </w:pP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AC2A8B" w:rsidRPr="00684BAF">
        <w:trPr>
          <w:trHeight w:hRule="exact" w:val="277"/>
        </w:trPr>
        <w:tc>
          <w:tcPr>
            <w:tcW w:w="766" w:type="dxa"/>
          </w:tcPr>
          <w:p w:rsidR="00AC2A8B" w:rsidRPr="00684BAF" w:rsidRDefault="00AC2A8B"/>
        </w:tc>
        <w:tc>
          <w:tcPr>
            <w:tcW w:w="3913" w:type="dxa"/>
          </w:tcPr>
          <w:p w:rsidR="00AC2A8B" w:rsidRPr="00684BAF" w:rsidRDefault="00AC2A8B"/>
        </w:tc>
        <w:tc>
          <w:tcPr>
            <w:tcW w:w="5104" w:type="dxa"/>
          </w:tcPr>
          <w:p w:rsidR="00AC2A8B" w:rsidRPr="00684BAF" w:rsidRDefault="00AC2A8B"/>
        </w:tc>
        <w:tc>
          <w:tcPr>
            <w:tcW w:w="993" w:type="dxa"/>
          </w:tcPr>
          <w:p w:rsidR="00AC2A8B" w:rsidRPr="00684BAF" w:rsidRDefault="00AC2A8B"/>
        </w:tc>
      </w:tr>
      <w:tr w:rsidR="00AC2A8B" w:rsidRPr="00A34E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C2A8B" w:rsidRPr="00A34E1E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Бакка С.В., Киселева Н.Ю. Пути и методы сохранения биологического разнообразия. Нижний Новгород, 2011. 48 с.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C2A8B" w:rsidRPr="00A34E1E" w:rsidRDefault="00AC2A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84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A34E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AC2A8B" w:rsidRPr="00A34E1E" w:rsidRDefault="00AC2A8B">
      <w:pPr>
        <w:rPr>
          <w:lang w:val="ru-RU"/>
        </w:rPr>
      </w:pPr>
    </w:p>
    <w:sectPr w:rsidR="00AC2A8B" w:rsidRPr="00A34E1E" w:rsidSect="00F001E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F0BC7"/>
    <w:rsid w:val="00595A84"/>
    <w:rsid w:val="00684BAF"/>
    <w:rsid w:val="00A34E1E"/>
    <w:rsid w:val="00AC2A8B"/>
    <w:rsid w:val="00D31453"/>
    <w:rsid w:val="00DD4E9B"/>
    <w:rsid w:val="00E209E2"/>
    <w:rsid w:val="00F001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01E0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1950</Words>
  <Characters>11118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МЭП-18_plx_Методы анализа и оценки биоразнообразия_</dc:title>
  <dc:subject/>
  <dc:creator>FastReport.NET</dc:creator>
  <cp:keywords/>
  <dc:description/>
  <cp:lastModifiedBy>Козлов А.В.</cp:lastModifiedBy>
  <cp:revision>2</cp:revision>
  <dcterms:created xsi:type="dcterms:W3CDTF">2019-08-27T18:36:00Z</dcterms:created>
  <dcterms:modified xsi:type="dcterms:W3CDTF">2019-08-27T18:37:00Z</dcterms:modified>
</cp:coreProperties>
</file>